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Margery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(fl.1449)</w:t>
      </w: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Canterbury.</w:t>
      </w: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1449</w:t>
      </w:r>
      <w:r w:rsidRPr="007342C8">
        <w:rPr>
          <w:rFonts w:ascii="Times New Roman" w:hAnsi="Times New Roman" w:cs="Times New Roman"/>
          <w:sz w:val="24"/>
          <w:szCs w:val="24"/>
        </w:rPr>
        <w:tab/>
        <w:t>She made her Will.  (Plomer p.321)</w:t>
      </w: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1309" w:rsidRPr="007342C8" w:rsidRDefault="00F11309" w:rsidP="00F113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309" w:rsidRDefault="00F11309" w:rsidP="00564E3C">
      <w:pPr>
        <w:spacing w:after="0" w:line="240" w:lineRule="auto"/>
      </w:pPr>
      <w:r>
        <w:separator/>
      </w:r>
    </w:p>
  </w:endnote>
  <w:endnote w:type="continuationSeparator" w:id="0">
    <w:p w:rsidR="00F11309" w:rsidRDefault="00F113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11309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309" w:rsidRDefault="00F11309" w:rsidP="00564E3C">
      <w:pPr>
        <w:spacing w:after="0" w:line="240" w:lineRule="auto"/>
      </w:pPr>
      <w:r>
        <w:separator/>
      </w:r>
    </w:p>
  </w:footnote>
  <w:footnote w:type="continuationSeparator" w:id="0">
    <w:p w:rsidR="00F11309" w:rsidRDefault="00F113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309"/>
    <w:rsid w:val="00372DC6"/>
    <w:rsid w:val="00564E3C"/>
    <w:rsid w:val="0064591D"/>
    <w:rsid w:val="00DD5B8A"/>
    <w:rsid w:val="00EB41B8"/>
    <w:rsid w:val="00F1130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B0FD9C-05B0-4EE6-83CF-179970C2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2015-11-15T16:43:00Z</dcterms:created>
  <dcterms:modified xsi:type="dcterms:W3CDTF">2015-11-15T16:44:00Z</dcterms:modified>
</cp:coreProperties>
</file>